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D5355" w:rsidRDefault="00A3550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83E88" wp14:editId="5E73E0DD">
                <wp:simplePos x="0" y="0"/>
                <wp:positionH relativeFrom="column">
                  <wp:posOffset>1789430</wp:posOffset>
                </wp:positionH>
                <wp:positionV relativeFrom="paragraph">
                  <wp:posOffset>194945</wp:posOffset>
                </wp:positionV>
                <wp:extent cx="369570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62CE7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1.1</w:t>
                            </w:r>
                            <w:r w:rsidRPr="00662CE7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长度和时间</w:t>
                            </w:r>
                            <w:r w:rsidR="00A35506" w:rsidRPr="00662CE7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的测</w:t>
                            </w:r>
                            <w:r w:rsidRPr="00662CE7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量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0.9pt;margin-top:15.35pt;width:291pt;height:42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" filled="f" stroked="f">
                <v:textbox>
                  <w:txbxContent>
                    <w:p w:rsidR="004D5355" w:rsidRDefault="002210E7"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662CE7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1.1</w:t>
                      </w:r>
                      <w:r w:rsidRPr="00662CE7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长度和时间</w:t>
                      </w:r>
                      <w:r w:rsidR="00A35506" w:rsidRPr="00662CE7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的测</w:t>
                      </w:r>
                      <w:r w:rsidRPr="00662CE7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量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210E7">
        <w:rPr>
          <w:noProof/>
        </w:rPr>
        <w:drawing>
          <wp:anchor distT="0" distB="0" distL="114300" distR="114300" simplePos="0" relativeHeight="251658240" behindDoc="0" locked="0" layoutInCell="1" allowOverlap="1" wp14:anchorId="0925BB87" wp14:editId="0797EC0F">
            <wp:simplePos x="0" y="0"/>
            <wp:positionH relativeFrom="page">
              <wp:posOffset>11315700</wp:posOffset>
            </wp:positionH>
            <wp:positionV relativeFrom="topMargin">
              <wp:posOffset>11226800</wp:posOffset>
            </wp:positionV>
            <wp:extent cx="368300" cy="355600"/>
            <wp:effectExtent l="0" t="0" r="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563078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0E7"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 wp14:anchorId="6A47AFE6" wp14:editId="5B33EA16">
                <wp:simplePos x="0" y="0"/>
                <wp:positionH relativeFrom="margin">
                  <wp:align>center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D5355" w:rsidRDefault="002210E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4D5355" w:rsidRDefault="002210E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1.会根据生活经验估测长度和时间。</w:t>
                            </w:r>
                          </w:p>
                          <w:p w:rsidR="004D5355" w:rsidRDefault="002210E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2.会使用适当的工具测量长度和时间。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98.95pt;width:415.05pt;height:130pt;z-index:251663360;visibility:visible;mso-wrap-style:square;mso-width-percent:0;mso-height-percent:200;mso-wrap-distance-left:9pt;mso-wrap-distance-top:7.2pt;mso-wrap-distance-right:9pt;mso-wrap-distance-bottom:7.2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" fillcolor="#d5dce4 [671]" stroked="f">
                <v:shadow on="t" color="black" opacity="26214f" origin="-.5,-.5" offset=".74836mm,.74836mm"/>
                <v:textbox style="mso-fit-shape-to-text:t">
                  <w:txbxContent>
                    <w:p w:rsidR="004D5355" w:rsidRDefault="002210E7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</w:rPr>
                        <w:t>课堂目标：</w:t>
                      </w:r>
                    </w:p>
                    <w:p w:rsidR="004D5355" w:rsidRDefault="002210E7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color w:val="4472C4" w:themeColor="accent1"/>
                          <w:sz w:val="24"/>
                        </w:rPr>
                        <w:t>1.</w:t>
                      </w:r>
                      <w:r>
                        <w:rPr>
                          <w:color w:val="4472C4" w:themeColor="accent1"/>
                          <w:sz w:val="24"/>
                        </w:rPr>
                        <w:t>会根据生活经验估测长度和时间。</w:t>
                      </w:r>
                    </w:p>
                    <w:p w:rsidR="004D5355" w:rsidRDefault="002210E7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color w:val="4472C4" w:themeColor="accent1"/>
                          <w:sz w:val="24"/>
                        </w:rPr>
                        <w:t>2.</w:t>
                      </w:r>
                      <w:r>
                        <w:rPr>
                          <w:color w:val="4472C4" w:themeColor="accent1"/>
                          <w:sz w:val="24"/>
                        </w:rPr>
                        <w:t>会使用适当的工具测量长度和时间。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210E7">
        <w:rPr>
          <w:noProof/>
        </w:rPr>
        <w:drawing>
          <wp:inline distT="0" distB="0" distL="0" distR="0">
            <wp:extent cx="3990975" cy="989693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345579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7764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4D5355">
      <w:pPr>
        <w:jc w:val="center"/>
      </w:pPr>
    </w:p>
    <w:p w:rsidR="004D5355" w:rsidRDefault="002210E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99533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 w:rsidP="00A35506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）生活中我们常通过眼睛直接判断物体的大小、长短。下面左图中的三条直线</w:t>
      </w:r>
      <w:r>
        <w:rPr>
          <w:rFonts w:ascii="宋体" w:eastAsia="宋体" w:hAnsi="宋体"/>
        </w:rPr>
        <w:t>哪个较长?</w:t>
      </w:r>
      <w:r>
        <w:rPr>
          <w:rFonts w:ascii="宋体" w:eastAsia="宋体" w:hAnsi="宋体" w:hint="eastAsia"/>
        </w:rPr>
        <w:t>右图中，</w:t>
      </w:r>
      <w:r>
        <w:rPr>
          <w:rFonts w:ascii="宋体" w:eastAsia="宋体" w:hAnsi="宋体"/>
        </w:rPr>
        <w:t>中心的两个圆哪个面积较大?</w:t>
      </w:r>
    </w:p>
    <w:p w:rsidR="004D5355" w:rsidRDefault="002210E7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2561590</wp:posOffset>
                </wp:positionH>
                <wp:positionV relativeFrom="paragraph">
                  <wp:posOffset>1477010</wp:posOffset>
                </wp:positionV>
                <wp:extent cx="1026795" cy="426720"/>
                <wp:effectExtent l="0" t="0" r="0" b="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80.85pt;height:33.6pt;margin-top:116.3pt;margin-left:201.7pt;mso-height-relative:page;mso-position-horizontal-relative:margin;mso-width-relative:page;position:absolute;z-index:25167667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40330" cy="1276350"/>
            <wp:effectExtent l="0" t="0" r="762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107866" name="图片 1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4172" cy="129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</w:t>
      </w:r>
      <w:r>
        <w:rPr>
          <w:rFonts w:ascii="宋体" w:eastAsia="宋体" w:hAnsi="宋体"/>
          <w:noProof/>
        </w:rPr>
        <w:drawing>
          <wp:inline distT="0" distB="0" distL="0" distR="0">
            <wp:extent cx="2455545" cy="1511300"/>
            <wp:effectExtent l="0" t="0" r="190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965064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633" cy="152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4D535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4D5355" w:rsidRDefault="002210E7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（2）你的判断可靠吗？如何科学验证？</w:t>
      </w:r>
    </w:p>
    <w:p w:rsidR="004D5355" w:rsidRDefault="004D535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（1）请你估计墙壁哪个位置离地面1m，其他人和自己的估计是不是一样？</w:t>
      </w:r>
    </w:p>
    <w:p w:rsidR="004D5355" w:rsidRDefault="002210E7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</w:p>
    <w:p w:rsidR="004D5355" w:rsidRDefault="002210E7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>
        <w:rPr>
          <w:rFonts w:ascii="宋体" w:eastAsia="宋体" w:hAnsi="宋体"/>
        </w:rPr>
        <w:t>为什么估计同一长度会出现不同的情况?如果要对某些情况进行定量的描述，</w:t>
      </w:r>
      <w:r>
        <w:rPr>
          <w:rFonts w:ascii="宋体" w:eastAsia="宋体" w:hAnsi="宋体" w:hint="eastAsia"/>
        </w:rPr>
        <w:t>我们应该如何处理</w:t>
      </w:r>
      <w:r>
        <w:rPr>
          <w:rFonts w:ascii="宋体" w:eastAsia="宋体" w:hAnsi="宋体"/>
        </w:rPr>
        <w:t>?</w:t>
      </w:r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4D5355" w:rsidRDefault="002210E7" w:rsidP="00A35506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【活动二】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用刻度尺画出1mm、1cm、1dm的线段，感受它们的实际长度有多长，并了解它们之间的换算关系。</w:t>
      </w:r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bookmarkStart w:id="0" w:name="_GoBack"/>
      <w:bookmarkEnd w:id="0"/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4D5355" w:rsidRDefault="004D535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</w:rPr>
        <w:t>生活中，我们常常采用一些粗略的方法来测量长度。人体的哪些部位可以作为“尺”，用来估测长度？用这些“尺”来估测某个物体的长度（如教室的宽度）。</w:t>
      </w:r>
    </w:p>
    <w:p w:rsidR="004D5355" w:rsidRDefault="002210E7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482599</wp:posOffset>
                </wp:positionV>
                <wp:extent cx="3767455" cy="2638425"/>
                <wp:effectExtent l="0" t="0" r="0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2638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1.直尺、卷尺和三角尺是常用的长度测量工具。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2.长度的国际单位有千米(km)、米(m)、分米(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dm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)、厘米(cm)、毫米(mm)、微米(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μm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)和纳米(nm)， 其中长度的基本单位是米(m)。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3.国际单位之间的换算关系。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如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:1m=10dm=100cm，1km=1000m,1m=1000mm，1mm=1000μm,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μm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=1 000 nm。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" o:spid="_x0000_s1030" type="#_x0000_t202" style="position:absolute;left:0;text-align:left;margin-left:73.1pt;margin-top:38pt;width:296.65pt;height:207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" filled="f" stroked="f">
                <v:textbox>
                  <w:txbxContent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直尺、卷尺和三角尺是常用的长度测量工具。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长度的国际单位有千米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(km)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、分米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dm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、厘米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(cm)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、毫米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、微米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μm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和纳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(nm)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其中长度的基本单位是米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国际单位之间的换算关系。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如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:1m=10dm=100cm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1km=1000m,1m=1000mm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1mm=1000μm,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1 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μm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=1 000 nm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1423670</wp:posOffset>
                </wp:positionV>
                <wp:extent cx="1026795" cy="42672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4D5355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1" type="#_x0000_t202" style="width:80.85pt;height:33.6pt;margin-top:112.1pt;margin-left:92.5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4582160" cy="2854960"/>
            <wp:effectExtent l="0" t="0" r="889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4436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571" cy="289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4D5355" w:rsidRDefault="002210E7" w:rsidP="00A35506">
      <w:pPr>
        <w:autoSpaceDE w:val="0"/>
        <w:autoSpaceDN w:val="0"/>
        <w:adjustRightInd w:val="0"/>
        <w:ind w:firstLineChars="300" w:firstLine="63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【活动三】长度的测量</w:t>
      </w:r>
    </w:p>
    <w:p w:rsidR="004D5355" w:rsidRDefault="002210E7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1.甲、乙两位同学用刻度尺测量同一物体的长度，具体情况如图1-1-2所示</w:t>
      </w:r>
      <w:r>
        <w:rPr>
          <w:rFonts w:ascii="宋体" w:eastAsia="宋体" w:hAnsi="宋体" w:hint="eastAsia"/>
        </w:rPr>
        <w:t>。他们所用刻度尺的量程是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___， 分度值(即相邻刻度线表示的值)是_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________</w:t>
      </w:r>
      <w:r>
        <w:rPr>
          <w:rFonts w:ascii="宋体" w:eastAsia="宋体" w:hAnsi="宋体" w:hint="eastAsia"/>
        </w:rPr>
        <w:t>。从刻度尺的放置而言，哪位同学的测量方法正确</w:t>
      </w:r>
      <w:r>
        <w:rPr>
          <w:rFonts w:ascii="宋体" w:eastAsia="宋体" w:hAnsi="宋体"/>
        </w:rPr>
        <w:t>?说说你的判断理由。</w:t>
      </w:r>
    </w:p>
    <w:p w:rsidR="004D5355" w:rsidRDefault="002210E7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1253490</wp:posOffset>
                </wp:positionV>
                <wp:extent cx="1026795" cy="426720"/>
                <wp:effectExtent l="0" t="0" r="0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2" type="#_x0000_t202" style="width:80.85pt;height:33.6pt;margin-top:98.7pt;margin-left:0;mso-height-relative:page;mso-position-horizontal:center;mso-position-horizontal-relative:margin;mso-width-relative:page;position:absolute;z-index:2516746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188710" cy="1261745"/>
            <wp:effectExtent l="0" t="0" r="254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181600" name="图片 1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4D5355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2.甲用学生常用的直尺，乙用测跳远长度的皮尺测量同一物体的长度，如图1-1-3</w:t>
      </w:r>
      <w:r>
        <w:rPr>
          <w:rFonts w:ascii="宋体" w:eastAsia="宋体" w:hAnsi="宋体" w:hint="eastAsia"/>
        </w:rPr>
        <w:t>所示。甲所用刻度尺的分度值是</w:t>
      </w:r>
      <w:r>
        <w:rPr>
          <w:rFonts w:ascii="宋体" w:eastAsia="宋体" w:hAnsi="宋体"/>
        </w:rPr>
        <w:t>______， 测出物体的长度是_____cm。</w:t>
      </w:r>
      <w:r>
        <w:rPr>
          <w:rFonts w:ascii="宋体" w:eastAsia="宋体" w:hAnsi="宋体" w:hint="eastAsia"/>
        </w:rPr>
        <w:t>乙所用刻度尺的分度值是</w:t>
      </w:r>
      <w:r>
        <w:rPr>
          <w:rFonts w:ascii="宋体" w:eastAsia="宋体" w:hAnsi="宋体"/>
        </w:rPr>
        <w:t>_______， 测出物体的长度是_______cm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________</w:t>
      </w:r>
      <w:r>
        <w:rPr>
          <w:rFonts w:ascii="宋体" w:eastAsia="宋体" w:hAnsi="宋体" w:hint="eastAsia"/>
        </w:rPr>
        <w:t>的测量较精确，原因是</w:t>
      </w:r>
      <w:r>
        <w:rPr>
          <w:rFonts w:ascii="宋体" w:eastAsia="宋体" w:hAnsi="宋体"/>
        </w:rPr>
        <w:t>_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____________________________________________</w:t>
      </w:r>
      <w:r>
        <w:rPr>
          <w:rFonts w:ascii="宋体" w:eastAsia="宋体" w:hAnsi="宋体" w:hint="eastAsia"/>
        </w:rPr>
        <w:t>。</w:t>
      </w:r>
    </w:p>
    <w:p w:rsidR="004D5355" w:rsidRDefault="002210E7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237990" cy="78994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846514" name="图片 1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1998345</wp:posOffset>
                </wp:positionH>
                <wp:positionV relativeFrom="paragraph">
                  <wp:posOffset>16510</wp:posOffset>
                </wp:positionV>
                <wp:extent cx="102679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3" type="#_x0000_t202" style="width:80.85pt;height:33.6pt;margin-top:1.3pt;margin-left:157.35pt;mso-height-relative:page;mso-position-horizontal-relative:margin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如图1-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所示，读数时视线正确的是</w:t>
      </w:r>
      <w:r>
        <w:rPr>
          <w:rFonts w:ascii="宋体" w:eastAsia="宋体" w:hAnsi="宋体"/>
        </w:rPr>
        <w:t>_____ (选填 “A”或“B")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物体的长度为_____ cm.</w:t>
      </w:r>
    </w:p>
    <w:p w:rsidR="004D5355" w:rsidRDefault="002210E7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1169035</wp:posOffset>
                </wp:positionH>
                <wp:positionV relativeFrom="paragraph">
                  <wp:posOffset>1994535</wp:posOffset>
                </wp:positionV>
                <wp:extent cx="1026795" cy="426720"/>
                <wp:effectExtent l="0" t="0" r="0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4" type="#_x0000_t202" style="width:80.85pt;height:33.6pt;margin-top:157.05pt;margin-left:92.05pt;mso-height-relative:page;mso-position-horizontal-relative:margin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4034790</wp:posOffset>
            </wp:positionH>
            <wp:positionV relativeFrom="paragraph">
              <wp:posOffset>34925</wp:posOffset>
            </wp:positionV>
            <wp:extent cx="1933575" cy="1428750"/>
            <wp:effectExtent l="0" t="0" r="0" b="635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04522" name="图片 22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25090" cy="1982470"/>
            <wp:effectExtent l="0" t="0" r="381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071036" name="图片 24" descr=" "/>
                    <pic:cNvPicPr>
                      <a:picLocks noChangeAspect="1"/>
                    </pic:cNvPicPr>
                  </pic:nvPicPr>
                  <pic:blipFill>
                    <a:blip r:embed="rId19"/>
                    <a:srcRect l="11154"/>
                    <a:stretch>
                      <a:fillRect/>
                    </a:stretch>
                  </pic:blipFill>
                  <pic:spPr>
                    <a:xfrm>
                      <a:off x="0" y="0"/>
                      <a:ext cx="2685844" cy="202793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4D5355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</w:p>
    <w:p w:rsidR="004D5355" w:rsidRDefault="002210E7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452120</wp:posOffset>
                </wp:positionV>
                <wp:extent cx="4763135" cy="1028700"/>
                <wp:effectExtent l="0" t="0" r="0" b="0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313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1.使用刻度尺时，首先应观察它的零刻度线、量程和分度值。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2.刻度尺的测量结果应估读到分度值的下一位，并一定要带上相应的单位。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0" o:spid="_x0000_s1035" type="#_x0000_t202" style="position:absolute;margin-left:67.85pt;margin-top:35.6pt;width:375.05pt;height:8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" filled="f" stroked="f">
                <v:textbox>
                  <w:txbxContent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使用刻度尺时，首先应观察它的零刻度线、量程和分度值。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刻度尺的测量结果应估读到分度值的下一位，并一定要带上相应的单位。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6028055" cy="1573530"/>
            <wp:effectExtent l="0" t="0" r="0" b="762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23999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628" cy="161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6188710" cy="2303145"/>
            <wp:effectExtent l="0" t="0" r="2540" b="190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05927" name="图片 2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 w:rsidP="00A35506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【活动四】实验：用停表测量时间</w:t>
      </w: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1.练习使用停表。按动停表上的按钮，观察指针(或数字)的变化，了</w:t>
      </w:r>
      <w:r>
        <w:rPr>
          <w:rFonts w:ascii="宋体" w:eastAsia="宋体" w:hAnsi="宋体" w:hint="eastAsia"/>
        </w:rPr>
        <w:t>解停表的使用方法。</w:t>
      </w:r>
    </w:p>
    <w:p w:rsidR="004D5355" w:rsidRDefault="002210E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2.用停表测量，你脉搏跳动10次所用的时间是_______s, 1 min内你的脉搏跳</w:t>
      </w:r>
      <w:r>
        <w:rPr>
          <w:rFonts w:ascii="宋体" w:eastAsia="宋体" w:hAnsi="宋体" w:hint="eastAsia"/>
        </w:rPr>
        <w:t>动的次数是</w:t>
      </w:r>
      <w:r>
        <w:rPr>
          <w:rFonts w:ascii="宋体" w:eastAsia="宋体" w:hAnsi="宋体"/>
        </w:rPr>
        <w:t>___次。</w:t>
      </w:r>
    </w:p>
    <w:p w:rsidR="004D5355" w:rsidRDefault="002210E7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747395</wp:posOffset>
                </wp:positionH>
                <wp:positionV relativeFrom="paragraph">
                  <wp:posOffset>353060</wp:posOffset>
                </wp:positionV>
                <wp:extent cx="4763135" cy="1600200"/>
                <wp:effectExtent l="0" t="0" r="0" b="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3135" cy="1600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1.生活中通常使用钟、表来测量时间，实验室测量时间常用的工具是停表。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2.时间的国际单位是小时(h)、 分(min)、 秒(s)，基本单位是秒(s)。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3.时间单位之间的换算关系。</w:t>
                            </w:r>
                          </w:p>
                          <w:p w:rsidR="004D5355" w:rsidRDefault="002210E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如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 1h=60min, 1min=60 s，1h=3600 s。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7" o:spid="_x0000_s1036" type="#_x0000_t202" style="position:absolute;margin-left:58.85pt;margin-top:27.8pt;width:375.05pt;height:126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" filled="f" stroked="f">
                <v:textbox>
                  <w:txbxContent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生活中通常使用钟、表来测量时间，实验室测量时间常用的工具是停表。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时间的国际单位是小时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(h)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分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(min)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秒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(s)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，基本单位是秒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(s)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时间单位之间的换算关系。</w:t>
                      </w:r>
                    </w:p>
                    <w:p w:rsidR="004D5355" w:rsidRDefault="002210E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如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 1h=60min, 1min=60 s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1h=3600 s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6020776" cy="203835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002779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628" cy="209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A35506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75E82D" wp14:editId="0E5900EF">
                <wp:simplePos x="0" y="0"/>
                <wp:positionH relativeFrom="margin">
                  <wp:posOffset>1171575</wp:posOffset>
                </wp:positionH>
                <wp:positionV relativeFrom="paragraph">
                  <wp:posOffset>715645</wp:posOffset>
                </wp:positionV>
                <wp:extent cx="2528570" cy="2504440"/>
                <wp:effectExtent l="0" t="0" r="0" b="0"/>
                <wp:wrapNone/>
                <wp:docPr id="35" name="文本框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2504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在测量长度、时间以及其他物理量时，受所用仪器和测量方法的限制，测量值与真实值之间总会有差别，这就是误差。我们不能消除误差，但应尽量减小误差。多次测量求平均值、选用精密的测量工具、改进测量方法，都可以减小误差，但不能消除误差。</w:t>
                            </w:r>
                          </w:p>
                          <w:p w:rsidR="004D5355" w:rsidRDefault="002210E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误差不是错误。测量错误是由于不遵守仪器的使用规则、读数时粗心造成的，是不该发生的，是能够避免的。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35" o:spid="_x0000_s1037" type="#_x0000_t202" style="position:absolute;margin-left:92.25pt;margin-top:56.35pt;width:199.1pt;height:197.2pt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" filled="f" stroked="f">
                <v:textbox>
                  <w:txbxContent>
                    <w:p w:rsidR="004D5355" w:rsidRDefault="002210E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在测量长度、时间以及其他物理量时，受所用仪器和测量方法的限制，测量值与真实值之间总会有差别，这就是误差。我们不能消除误差，但应尽量减小误差。多次测量求平均值、选用精密的测量工具、改进测量方法，都可以减小误差，但不能消除误差。</w:t>
                      </w:r>
                    </w:p>
                    <w:p w:rsidR="004D5355" w:rsidRDefault="002210E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误差不是错误。测量错误是由于不遵守仪器的使用规则、读数时粗心造成的，是不该发生的，是能够避免的。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10E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4E53E1" wp14:editId="41F4D400">
                <wp:simplePos x="0" y="0"/>
                <wp:positionH relativeFrom="margin">
                  <wp:posOffset>-145415</wp:posOffset>
                </wp:positionH>
                <wp:positionV relativeFrom="paragraph">
                  <wp:posOffset>333375</wp:posOffset>
                </wp:positionV>
                <wp:extent cx="795020" cy="381635"/>
                <wp:effectExtent l="0" t="0" r="0" b="0"/>
                <wp:wrapNone/>
                <wp:docPr id="36" name="文本框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 w:rsidP="00A35506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误差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36" o:spid="_x0000_s1038" type="#_x0000_t202" style="position:absolute;margin-left:-11.45pt;margin-top:26.25pt;width:62.6pt;height:30.0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" filled="f" stroked="f">
                <v:textbox>
                  <w:txbxContent>
                    <w:p w:rsidR="004D5355" w:rsidRDefault="002210E7" w:rsidP="00A35506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误差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10E7">
        <w:rPr>
          <w:rFonts w:ascii="宋体" w:eastAsia="宋体" w:hAnsi="宋体"/>
          <w:noProof/>
        </w:rPr>
        <w:drawing>
          <wp:inline distT="0" distB="0" distL="0" distR="0">
            <wp:extent cx="4400550" cy="4015806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51828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053" cy="403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9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148780" name="图片 10" descr=" 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通过实际测量，在下列空格内填上合适的长度或时间。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(1)一个中学生的身高约为___m=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____cm。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 w:hint="eastAsia"/>
        </w:rPr>
        <w:t>桌子</w:t>
      </w:r>
      <w:r>
        <w:rPr>
          <w:rFonts w:ascii="宋体" w:eastAsia="宋体" w:hAnsi="宋体"/>
        </w:rPr>
        <w:t>的高度是_____cm</w:t>
      </w:r>
      <w:r>
        <w:rPr>
          <w:rFonts w:ascii="宋体" w:eastAsia="宋体" w:hAnsi="宋体" w:hint="eastAsia"/>
        </w:rPr>
        <w:t>=</w:t>
      </w:r>
      <w:r>
        <w:rPr>
          <w:rFonts w:ascii="宋体" w:eastAsia="宋体" w:hAnsi="宋体"/>
        </w:rPr>
        <w:t>______</w:t>
      </w:r>
      <w:proofErr w:type="spellStart"/>
      <w:r>
        <w:rPr>
          <w:rFonts w:ascii="宋体" w:eastAsia="宋体" w:hAnsi="宋体"/>
        </w:rPr>
        <w:t>dm</w:t>
      </w:r>
      <w:proofErr w:type="spellEnd"/>
      <w:r>
        <w:rPr>
          <w:rFonts w:ascii="宋体" w:eastAsia="宋体" w:hAnsi="宋体"/>
        </w:rPr>
        <w:t>。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 w:hint="eastAsia"/>
        </w:rPr>
        <w:t>一张a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纸的</w:t>
      </w:r>
      <w:r>
        <w:rPr>
          <w:rFonts w:ascii="宋体" w:eastAsia="宋体" w:hAnsi="宋体"/>
        </w:rPr>
        <w:t>宽为_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____cm=______mm。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(4)我国一元硬币的直径为_____mm=_____cm。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(5) 在百米跑步测试中，你所用的时间是_____s，约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______min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班中跑得</w:t>
      </w:r>
      <w:r>
        <w:rPr>
          <w:rFonts w:ascii="宋体" w:eastAsia="宋体" w:hAnsi="宋体" w:hint="eastAsia"/>
        </w:rPr>
        <w:t>最快的同学所用的时间是</w:t>
      </w:r>
      <w:r>
        <w:rPr>
          <w:rFonts w:ascii="宋体" w:eastAsia="宋体" w:hAnsi="宋体"/>
        </w:rPr>
        <w:t>_____s,约______h。</w:t>
      </w: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中的刻度尺的分度值是______， 被测物体的长度为_______cm=______m</w:t>
      </w:r>
      <w:r>
        <w:rPr>
          <w:rFonts w:ascii="宋体" w:eastAsia="宋体" w:hAnsi="宋体" w:hint="eastAsia"/>
        </w:rPr>
        <w:t>；</w:t>
      </w:r>
    </w:p>
    <w:p w:rsidR="004D5355" w:rsidRDefault="002210E7">
      <w:pPr>
        <w:pStyle w:val="a6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923415" cy="980440"/>
            <wp:effectExtent l="0" t="0" r="63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875616" name="图片 29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图</w:t>
      </w:r>
      <w:r>
        <w:rPr>
          <w:rFonts w:ascii="宋体" w:eastAsia="宋体" w:hAnsi="宋体"/>
        </w:rPr>
        <w:t>中的停表所记录的时间是_______。</w:t>
      </w:r>
    </w:p>
    <w:p w:rsidR="004D5355" w:rsidRDefault="002210E7">
      <w:pPr>
        <w:jc w:val="left"/>
      </w:pPr>
      <w:r>
        <w:rPr>
          <w:noProof/>
        </w:rPr>
        <w:drawing>
          <wp:inline distT="0" distB="0" distL="0" distR="0">
            <wp:extent cx="1923415" cy="1570990"/>
            <wp:effectExtent l="0" t="0" r="635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142603" name="图片 30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781175" cy="1271270"/>
            <wp:effectExtent l="0" t="0" r="0" b="508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910684" name="图片 31" descr=" "/>
                    <pic:cNvPicPr>
                      <a:picLocks noChangeAspect="1"/>
                    </pic:cNvPicPr>
                  </pic:nvPicPr>
                  <pic:blipFill>
                    <a:blip r:embed="rId26"/>
                    <a:srcRect b="1387"/>
                    <a:stretch>
                      <a:fillRect/>
                    </a:stretch>
                  </pic:blipFill>
                  <pic:spPr>
                    <a:xfrm>
                      <a:off x="0" y="0"/>
                      <a:ext cx="1795612" cy="12819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如图所示，用甲、乙两刻度尺测量同木块的长度，其测量结果分别为:甲测量的结果是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</w:t>
      </w:r>
      <w:r>
        <w:rPr>
          <w:rFonts w:ascii="宋体" w:eastAsia="宋体" w:hAnsi="宋体" w:hint="eastAsia"/>
        </w:rPr>
        <w:t>，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乙测量的结果是_</w:t>
      </w:r>
      <w:r>
        <w:rPr>
          <w:rFonts w:ascii="宋体" w:eastAsia="宋体" w:hAnsi="宋体"/>
        </w:rPr>
        <w:t>_______</w:t>
      </w:r>
      <w:r>
        <w:rPr>
          <w:rFonts w:ascii="宋体" w:eastAsia="宋体" w:hAnsi="宋体" w:hint="eastAsia"/>
        </w:rPr>
        <w:t>，使用刻度尺</w:t>
      </w:r>
      <w:r>
        <w:rPr>
          <w:rFonts w:ascii="宋体" w:eastAsia="宋体" w:hAnsi="宋体"/>
        </w:rPr>
        <w:t>_____</w:t>
      </w:r>
      <w:r>
        <w:rPr>
          <w:rFonts w:ascii="宋体" w:eastAsia="宋体" w:hAnsi="宋体" w:hint="eastAsia"/>
        </w:rPr>
        <w:t>测量值准确</w:t>
      </w:r>
      <w:r>
        <w:rPr>
          <w:rFonts w:ascii="宋体" w:eastAsia="宋体" w:hAnsi="宋体"/>
        </w:rPr>
        <w:t>.</w:t>
      </w:r>
    </w:p>
    <w:p w:rsidR="004D5355" w:rsidRPr="00A35506" w:rsidRDefault="002210E7" w:rsidP="00A35506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 w:rsidRPr="00A35506">
        <w:rPr>
          <w:rFonts w:ascii="宋体" w:eastAsia="宋体" w:hAnsi="宋体" w:hint="eastAsia"/>
        </w:rPr>
        <w:t>小明同学对物理课本进行了测量，记录如下</w:t>
      </w:r>
      <w:r w:rsidRPr="00A35506">
        <w:rPr>
          <w:rFonts w:ascii="宋体" w:eastAsia="宋体" w:hAnsi="宋体"/>
        </w:rPr>
        <w:t>:长为25.91 cm,</w:t>
      </w:r>
      <w:r w:rsidRPr="00A35506">
        <w:rPr>
          <w:rFonts w:ascii="宋体" w:eastAsia="宋体" w:hAnsi="宋体" w:hint="eastAsia"/>
        </w:rPr>
        <w:t>宽为</w:t>
      </w:r>
      <w:r w:rsidRPr="00A35506">
        <w:rPr>
          <w:rFonts w:ascii="宋体" w:eastAsia="宋体" w:hAnsi="宋体"/>
        </w:rPr>
        <w:t>18.35cm。那么他所用的刻度尺的</w:t>
      </w:r>
      <w:r w:rsidRPr="00A35506">
        <w:rPr>
          <w:rFonts w:ascii="宋体" w:eastAsia="宋体" w:hAnsi="宋体" w:hint="eastAsia"/>
        </w:rPr>
        <w:t>分度值为</w:t>
      </w:r>
      <w:r w:rsidRPr="00A35506">
        <w:rPr>
          <w:rFonts w:ascii="宋体" w:eastAsia="宋体" w:hAnsi="宋体"/>
        </w:rPr>
        <w:t>( 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A.1mm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B.1 cm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C.1 </w:t>
      </w:r>
      <w:proofErr w:type="spellStart"/>
      <w:r>
        <w:rPr>
          <w:rFonts w:ascii="宋体" w:eastAsia="宋体" w:hAnsi="宋体"/>
        </w:rPr>
        <w:t>dm</w:t>
      </w:r>
      <w:proofErr w:type="spellEnd"/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D.1 m</w:t>
      </w: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测量八年级上册物理课本一张纸的厚度时，应选用分度值为_____(选填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1 dm”“1 cm”或“1 mm”) 的刻度尺，请写出具体的测量步骤。</w:t>
      </w:r>
    </w:p>
    <w:p w:rsidR="00A35506" w:rsidRDefault="00A35506" w:rsidP="00A35506">
      <w:pPr>
        <w:pStyle w:val="a6"/>
        <w:ind w:left="420" w:firstLineChars="0" w:firstLine="0"/>
        <w:jc w:val="left"/>
        <w:rPr>
          <w:rFonts w:ascii="宋体" w:eastAsia="宋体" w:hAnsi="宋体"/>
        </w:rPr>
      </w:pP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有一种像头发一样细的铜导线，要测量它的直径，可提供的器材为一支圆柱形</w:t>
      </w:r>
      <w:r>
        <w:rPr>
          <w:rFonts w:ascii="宋体" w:eastAsia="宋体" w:hAnsi="宋体" w:hint="eastAsia"/>
        </w:rPr>
        <w:t>铅笔和一把刻度尺，请写出你的实验步骤及所测物理量</w:t>
      </w:r>
      <w:r>
        <w:rPr>
          <w:rFonts w:ascii="宋体" w:eastAsia="宋体" w:hAnsi="宋体"/>
        </w:rPr>
        <w:t>(用符号表示)，并写出铜导线</w:t>
      </w:r>
      <w:r>
        <w:rPr>
          <w:rFonts w:ascii="宋体" w:eastAsia="宋体" w:hAnsi="宋体" w:hint="eastAsia"/>
        </w:rPr>
        <w:t>直径</w:t>
      </w:r>
      <w:r>
        <w:rPr>
          <w:rFonts w:ascii="宋体" w:eastAsia="宋体" w:hAnsi="宋体"/>
        </w:rPr>
        <w:t>d的表达式。</w:t>
      </w:r>
    </w:p>
    <w:p w:rsidR="004D5355" w:rsidRPr="00A35506" w:rsidRDefault="004D5355">
      <w:pPr>
        <w:jc w:val="left"/>
      </w:pPr>
    </w:p>
    <w:p w:rsidR="004D5355" w:rsidRDefault="004D5355">
      <w:pPr>
        <w:jc w:val="left"/>
      </w:pP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>
        <w:rPr>
          <w:rFonts w:ascii="宋体" w:eastAsia="宋体" w:hAnsi="宋体"/>
        </w:rPr>
        <w:t>小乐用如图所示方法测量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元硬币的直径， 下列说法正确的是( 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A.该方法不妥，因为左边三角板与硬币接触的边未与刻度尺“0”刻度线对齐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B.该一元硬币的直径为2.50mm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C.若要减小测量误差，换用不同的毫米刻度尺测量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D.将这枚硬币转动几下，测出不同位置的直径,然后取几次测量的平均值可以减小误差</w:t>
      </w:r>
    </w:p>
    <w:p w:rsidR="004D5355" w:rsidRDefault="002210E7">
      <w:pPr>
        <w:jc w:val="left"/>
      </w:pPr>
      <w:r>
        <w:rPr>
          <w:noProof/>
        </w:rPr>
        <w:lastRenderedPageBreak/>
        <w:drawing>
          <wp:inline distT="0" distB="0" distL="0" distR="0">
            <wp:extent cx="2312670" cy="1191260"/>
            <wp:effectExtent l="0" t="0" r="0" b="889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245738" name="图片 32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40332" cy="12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hint="eastAsia"/>
        </w:rPr>
        <w:t>（</w:t>
      </w:r>
      <w:r>
        <w:rPr>
          <w:rFonts w:ascii="宋体" w:eastAsia="宋体" w:hAnsi="宋体" w:hint="eastAsia"/>
        </w:rPr>
        <w:t>2）请你说出你能想到测量硬币周长的方法？</w:t>
      </w:r>
    </w:p>
    <w:p w:rsidR="004D5355" w:rsidRDefault="004D5355">
      <w:pPr>
        <w:ind w:firstLineChars="200" w:firstLine="420"/>
        <w:jc w:val="left"/>
      </w:pPr>
    </w:p>
    <w:p w:rsidR="004D5355" w:rsidRDefault="002210E7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在学校“运用物理技术破案”</w:t>
      </w:r>
      <w:r>
        <w:rPr>
          <w:rFonts w:ascii="宋体" w:eastAsia="宋体" w:hAnsi="宋体"/>
        </w:rPr>
        <w:t xml:space="preserve"> 趣味游戏活动中，小明根据“通常情况下，</w:t>
      </w:r>
      <w:r>
        <w:rPr>
          <w:rFonts w:ascii="宋体" w:eastAsia="宋体" w:hAnsi="宋体" w:hint="eastAsia"/>
        </w:rPr>
        <w:t>人站立时身高大约是脚长的</w:t>
      </w:r>
      <w:r>
        <w:rPr>
          <w:rFonts w:ascii="宋体" w:eastAsia="宋体" w:hAnsi="宋体"/>
        </w:rPr>
        <w:t>7倍”这一常识，可知留下图中脚印的“犯罪</w:t>
      </w:r>
      <w:r>
        <w:rPr>
          <w:rFonts w:ascii="宋体" w:eastAsia="宋体" w:hAnsi="宋体" w:hint="eastAsia"/>
        </w:rPr>
        <w:t>嫌疑人”的身高约为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 </w:t>
      </w:r>
      <w:r>
        <w:rPr>
          <w:rFonts w:ascii="宋体" w:eastAsia="宋体" w:hAnsi="宋体"/>
        </w:rPr>
        <w:t>)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3A22B048" wp14:editId="5FD17D24">
            <wp:extent cx="2057400" cy="115252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683331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A.1.65m   B. 1.75m    C. 1.85m    D. 1.95m</w:t>
      </w:r>
    </w:p>
    <w:p w:rsidR="004D5355" w:rsidRDefault="004D5355">
      <w:pPr>
        <w:jc w:val="left"/>
        <w:rPr>
          <w:rFonts w:ascii="宋体" w:eastAsia="宋体" w:hAnsi="宋体"/>
        </w:rPr>
      </w:pPr>
    </w:p>
    <w:p w:rsidR="004D5355" w:rsidRDefault="00A35506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0C7FC6A9" wp14:editId="1CF4EA9C">
            <wp:simplePos x="0" y="0"/>
            <wp:positionH relativeFrom="margin">
              <wp:posOffset>5067300</wp:posOffset>
            </wp:positionH>
            <wp:positionV relativeFrom="paragraph">
              <wp:posOffset>280670</wp:posOffset>
            </wp:positionV>
            <wp:extent cx="574040" cy="2066925"/>
            <wp:effectExtent l="0" t="0" r="0" b="952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15507" name="图片 33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0E7">
        <w:rPr>
          <w:rFonts w:ascii="宋体" w:eastAsia="宋体" w:hAnsi="宋体"/>
        </w:rPr>
        <w:t>在一条长绳的一端系一个小铁块就做成了一个摆(</w:t>
      </w:r>
      <w:r w:rsidR="002210E7">
        <w:rPr>
          <w:rFonts w:ascii="宋体" w:eastAsia="宋体" w:hAnsi="宋体" w:hint="eastAsia"/>
        </w:rPr>
        <w:t>如图</w:t>
      </w:r>
      <w:r w:rsidR="002210E7">
        <w:rPr>
          <w:rFonts w:ascii="宋体" w:eastAsia="宋体" w:hAnsi="宋体"/>
        </w:rPr>
        <w:t>)。要</w:t>
      </w:r>
      <w:r w:rsidR="002210E7">
        <w:rPr>
          <w:rFonts w:ascii="宋体" w:eastAsia="宋体" w:hAnsi="宋体" w:hint="eastAsia"/>
        </w:rPr>
        <w:t>测出它摆动一个来回所用的时间</w:t>
      </w:r>
      <w:r w:rsidR="002210E7">
        <w:rPr>
          <w:rFonts w:ascii="宋体" w:eastAsia="宋体" w:hAnsi="宋体"/>
        </w:rPr>
        <w:t>(周期)，怎样能测得更准确?你能做一</w:t>
      </w:r>
      <w:r w:rsidR="002210E7">
        <w:rPr>
          <w:rFonts w:ascii="宋体" w:eastAsia="宋体" w:hAnsi="宋体" w:hint="eastAsia"/>
        </w:rPr>
        <w:t>个周期为</w:t>
      </w:r>
      <w:r w:rsidR="002210E7">
        <w:rPr>
          <w:rFonts w:ascii="宋体" w:eastAsia="宋体" w:hAnsi="宋体"/>
        </w:rPr>
        <w:t>1s的摆吗?</w:t>
      </w:r>
      <w:r w:rsidR="002210E7">
        <w:t xml:space="preserve"> </w:t>
      </w:r>
    </w:p>
    <w:p w:rsidR="004D5355" w:rsidRDefault="004D5355">
      <w:pPr>
        <w:ind w:firstLineChars="200" w:firstLine="420"/>
        <w:jc w:val="left"/>
      </w:pPr>
    </w:p>
    <w:p w:rsidR="004D5355" w:rsidRDefault="004D5355">
      <w:pPr>
        <w:ind w:firstLineChars="200" w:firstLine="420"/>
        <w:jc w:val="left"/>
      </w:pPr>
    </w:p>
    <w:p w:rsidR="004D5355" w:rsidRDefault="004D5355">
      <w:pPr>
        <w:ind w:firstLineChars="200" w:firstLine="420"/>
        <w:jc w:val="left"/>
      </w:pPr>
    </w:p>
    <w:p w:rsidR="004D5355" w:rsidRDefault="004D5355">
      <w:pPr>
        <w:ind w:firstLineChars="200" w:firstLine="420"/>
        <w:jc w:val="left"/>
      </w:pPr>
    </w:p>
    <w:p w:rsidR="004D5355" w:rsidRDefault="002210E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-53975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D5355" w:rsidRDefault="002210E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文本框 2" o:spid="_x0000_s1040" type="#_x0000_t202" style="width:80.8pt;height:33.6pt;margin-top:-4.25pt;margin-left:18.15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190305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估测在实际生活中的应用十分广泛，下列所估测的数据中最接近实际的是</w:t>
      </w:r>
      <w:r>
        <w:rPr>
          <w:rFonts w:ascii="宋体" w:eastAsia="宋体" w:hAnsi="宋体"/>
        </w:rPr>
        <w:t>(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A.初中物理课本的长度约为26cm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B.普通家庭房间门的高度一般大于3m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C.教室中使用的普通日光灯管的长度约为2m</w:t>
      </w:r>
    </w:p>
    <w:p w:rsidR="004D5355" w:rsidRDefault="002210E7" w:rsidP="00A3550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D.天安门广场上的国旗旗杆高约50m</w:t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两位同学分别利用厚刻度尺测量一</w:t>
      </w:r>
      <w:r>
        <w:rPr>
          <w:rFonts w:ascii="宋体" w:eastAsia="宋体" w:hAnsi="宋体"/>
        </w:rPr>
        <w:t>长方体的长,测量</w:t>
      </w:r>
      <w:r>
        <w:rPr>
          <w:rFonts w:ascii="宋体" w:eastAsia="宋体" w:hAnsi="宋体" w:hint="eastAsia"/>
        </w:rPr>
        <w:t>方法如图所示</w:t>
      </w:r>
      <w:r>
        <w:rPr>
          <w:rFonts w:ascii="宋体" w:eastAsia="宋体" w:hAnsi="宋体"/>
        </w:rPr>
        <w:t>,其中正确的操作是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_______</w:t>
      </w:r>
      <w:r>
        <w:rPr>
          <w:rFonts w:ascii="宋体" w:eastAsia="宋体" w:hAnsi="宋体" w:hint="eastAsia"/>
        </w:rPr>
        <w:t>，不正确的操作的错误原因是</w:t>
      </w:r>
      <w:r>
        <w:rPr>
          <w:rFonts w:ascii="宋体" w:eastAsia="宋体" w:hAnsi="宋体"/>
          <w:u w:val="single"/>
        </w:rPr>
        <w:t xml:space="preserve">                                                                  </w:t>
      </w:r>
      <w:r>
        <w:rPr>
          <w:rFonts w:ascii="宋体" w:eastAsia="宋体" w:hAnsi="宋体" w:hint="eastAsia"/>
          <w:u w:val="single"/>
        </w:rPr>
        <w:t>。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048250" cy="167640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97047" name="图片 38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如图所示，用两种不同规格的刻度</w:t>
      </w:r>
      <w:r>
        <w:rPr>
          <w:rFonts w:ascii="宋体" w:eastAsia="宋体" w:hAnsi="宋体" w:hint="eastAsia"/>
        </w:rPr>
        <w:t>尺测量同一支铅笔的长度，图甲中铅笔的长度是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/>
        </w:rPr>
        <w:t>cm,图乙中铅笔的长度是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/>
        </w:rPr>
        <w:t>cm</w:t>
      </w:r>
      <w:r>
        <w:rPr>
          <w:rFonts w:ascii="宋体" w:eastAsia="宋体" w:hAnsi="宋体" w:hint="eastAsia"/>
        </w:rPr>
        <w:t>。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6188710" cy="1332865"/>
            <wp:effectExtent l="0" t="0" r="2540" b="63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73233" name="图片 37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如图是测量某种硬币直径的几种方法，其中正确的是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 w:hint="eastAsia"/>
        </w:rPr>
        <w:t>)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893310" cy="1946275"/>
            <wp:effectExtent l="0" t="0" r="254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019310" name="图片 40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t="1" b="2514"/>
                    <a:stretch>
                      <a:fillRect/>
                    </a:stretch>
                  </pic:blipFill>
                  <pic:spPr>
                    <a:xfrm>
                      <a:off x="0" y="0"/>
                      <a:ext cx="4908790" cy="19522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下列做法不能减小测量误差的是</w:t>
      </w:r>
      <w:r>
        <w:rPr>
          <w:rFonts w:ascii="宋体" w:eastAsia="宋体" w:hAnsi="宋体"/>
        </w:rPr>
        <w:t>( 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A.采用科学的测量方法</w:t>
      </w:r>
      <w:r w:rsidR="00A35506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B. 选择精密的测量工具</w:t>
      </w:r>
    </w:p>
    <w:p w:rsidR="004D5355" w:rsidRDefault="002210E7" w:rsidP="00A3550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C.多次测量取平均值</w:t>
      </w:r>
      <w:r w:rsidR="00A35506"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/>
        </w:rPr>
        <w:t>D.测量时多估计几位数字</w:t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下面叙述的几种测量圆柱体周长的方法中，不能用的是</w:t>
      </w:r>
      <w:r>
        <w:rPr>
          <w:rFonts w:ascii="宋体" w:eastAsia="宋体" w:hAnsi="宋体"/>
        </w:rPr>
        <w:t>(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A.把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纸条紧包在圆柱体上，在纸条重叠处用大头针扎个孔，然后把纸条展开，用刻度尺量出</w:t>
      </w:r>
      <w:r>
        <w:rPr>
          <w:rFonts w:ascii="宋体" w:eastAsia="宋体" w:hAnsi="宋体" w:hint="eastAsia"/>
        </w:rPr>
        <w:t>两孔之间的距离即是圆柱体的周长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B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在圆柱体</w:t>
      </w:r>
      <w:r>
        <w:rPr>
          <w:rFonts w:ascii="宋体" w:eastAsia="宋体" w:hAnsi="宋体"/>
        </w:rPr>
        <w:t>上某点涂上颜色，使圆柱体在纸上滚动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圈，用刻度尺量出纸上两颜色处之间的距</w:t>
      </w:r>
      <w:r>
        <w:rPr>
          <w:rFonts w:ascii="宋体" w:eastAsia="宋体" w:hAnsi="宋体" w:hint="eastAsia"/>
        </w:rPr>
        <w:t>离，即是圆柱体的周长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C.用细丝线在圆柱体上绕上一圈，量出丝线的长度即可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用一根橡皮筋拉紧在圆柱体上绕</w:t>
      </w:r>
      <w:r>
        <w:rPr>
          <w:rFonts w:ascii="宋体" w:eastAsia="宋体" w:hAnsi="宋体"/>
        </w:rPr>
        <w:t>-圈，量出绕过圆柱体橡皮筋的长度即是圆柱体的周长</w:t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小明是长跑健将</w:t>
      </w:r>
      <w:r>
        <w:rPr>
          <w:rFonts w:ascii="宋体" w:eastAsia="宋体" w:hAnsi="宋体"/>
        </w:rPr>
        <w:t>,他参加1000m长跑比赛,终点计</w:t>
      </w:r>
      <w:r>
        <w:rPr>
          <w:rFonts w:ascii="宋体" w:eastAsia="宋体" w:hAnsi="宋体" w:hint="eastAsia"/>
        </w:rPr>
        <w:t>时裁判手中的停表的示数如图所示，则其用时</w:t>
      </w:r>
    </w:p>
    <w:p w:rsidR="004D5355" w:rsidRDefault="002210E7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80310" cy="1915160"/>
            <wp:effectExtent l="0" t="0" r="0" b="889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26290" name="图片 39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08612" cy="193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某同学欲测量一 根细铜丝的直径，他的实验步骤如下: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A.将细铜丝拉直，用刻度尺测出细铜丝的长度l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;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B.用刻度尺测出铅笔杆上铜丝线圈的总长l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 xml:space="preserve"> ;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C.用铜丝的长度l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除以铜丝的圈数，即得细铜丝的直径d;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D.将细铜丝紧密缠绕在铅笔杆上;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E.数出缠绕在铅笔杆上细铜丝的圈数n.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(1) 以上步骤中，没有必要的步骤是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，错误的步骤是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</w:t>
      </w:r>
      <w:r>
        <w:rPr>
          <w:rFonts w:ascii="宋体" w:eastAsia="宋体" w:hAnsi="宋体" w:hint="eastAsia"/>
        </w:rPr>
        <w:t>，还缺少的步骤是</w:t>
      </w:r>
      <w:r>
        <w:rPr>
          <w:rFonts w:ascii="宋体" w:eastAsia="宋体" w:hAnsi="宋体"/>
        </w:rPr>
        <w:t>F</w:t>
      </w:r>
      <w:r>
        <w:rPr>
          <w:rFonts w:ascii="宋体" w:eastAsia="宋体" w:hAnsi="宋体"/>
          <w:u w:val="single"/>
        </w:rPr>
        <w:t xml:space="preserve">              </w:t>
      </w:r>
    </w:p>
    <w:p w:rsidR="004D5355" w:rsidRDefault="002210E7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  <w:u w:val="single"/>
        </w:rPr>
        <w:t xml:space="preserve">                                                       </w:t>
      </w:r>
      <w:r>
        <w:rPr>
          <w:rFonts w:ascii="宋体" w:eastAsia="宋体" w:hAnsi="宋体"/>
        </w:rPr>
        <w:t>.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(2)改正错误后，实验步骤的合理顺序应是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</w:t>
      </w:r>
      <w:r>
        <w:rPr>
          <w:rFonts w:ascii="宋体" w:eastAsia="宋体" w:hAnsi="宋体" w:hint="eastAsia"/>
          <w:u w:val="single"/>
        </w:rPr>
        <w:t>。</w:t>
      </w:r>
    </w:p>
    <w:p w:rsidR="004D5355" w:rsidRDefault="004D5355">
      <w:pPr>
        <w:jc w:val="left"/>
        <w:rPr>
          <w:rFonts w:ascii="宋体" w:eastAsia="宋体" w:hAnsi="宋体"/>
        </w:rPr>
      </w:pP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小亮在“长度的测量”实验中: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(1)图中圆的直径是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_____cm.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66415" cy="1542415"/>
            <wp:effectExtent l="0" t="0" r="635" b="63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908205" name="图片 42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80490" cy="155194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596650" name="图片 43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5" w:rsidRDefault="002210E7" w:rsidP="00A35506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(2)一条纸带厚薄均匀，他把纸带紧密地环绕在圆柱形铅笔上，直至恰好能套进一个圆环中，如图</w:t>
      </w:r>
      <w:r>
        <w:rPr>
          <w:rFonts w:ascii="宋体" w:eastAsia="宋体" w:hAnsi="宋体" w:hint="eastAsia"/>
        </w:rPr>
        <w:t>所示，纸带环绕了</w:t>
      </w:r>
      <w:r>
        <w:rPr>
          <w:rFonts w:ascii="宋体" w:eastAsia="宋体" w:hAnsi="宋体"/>
        </w:rPr>
        <w:t>n圈，则纸带厚度是____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/>
        </w:rPr>
        <w:t>.</w:t>
      </w: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小明想知道自己脉搏跳动一次所间隔的时间</w:t>
      </w:r>
      <w:r>
        <w:rPr>
          <w:rFonts w:ascii="宋体" w:eastAsia="宋体" w:hAnsi="宋体"/>
        </w:rPr>
        <w:t>,欲采</w:t>
      </w:r>
      <w:r>
        <w:rPr>
          <w:rFonts w:ascii="宋体" w:eastAsia="宋体" w:hAnsi="宋体" w:hint="eastAsia"/>
        </w:rPr>
        <w:t>取以下做法</w:t>
      </w:r>
      <w:r>
        <w:rPr>
          <w:rFonts w:ascii="宋体" w:eastAsia="宋体" w:hAnsi="宋体"/>
        </w:rPr>
        <w:t>:①利用停表直接测出脉搏跳动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次所</w:t>
      </w:r>
      <w:r>
        <w:rPr>
          <w:rFonts w:ascii="宋体" w:eastAsia="宋体" w:hAnsi="宋体" w:hint="eastAsia"/>
        </w:rPr>
        <w:t>间隔的时间</w:t>
      </w:r>
      <w:r>
        <w:rPr>
          <w:rFonts w:ascii="宋体" w:eastAsia="宋体" w:hAnsi="宋体"/>
        </w:rPr>
        <w:t>,②利用停表测出1min内脉搏跳动次</w:t>
      </w:r>
      <w:r>
        <w:rPr>
          <w:rFonts w:ascii="宋体" w:eastAsia="宋体" w:hAnsi="宋体" w:hint="eastAsia"/>
        </w:rPr>
        <w:t>数</w:t>
      </w:r>
      <w:r>
        <w:rPr>
          <w:rFonts w:ascii="宋体" w:eastAsia="宋体" w:hAnsi="宋体"/>
        </w:rPr>
        <w:t>,求出脉搏跳动一次所间隔的时间,③利用停表测</w:t>
      </w:r>
      <w:r>
        <w:rPr>
          <w:rFonts w:ascii="宋体" w:eastAsia="宋体" w:hAnsi="宋体" w:hint="eastAsia"/>
        </w:rPr>
        <w:t>出脉搏跳动</w:t>
      </w:r>
      <w:r>
        <w:rPr>
          <w:rFonts w:ascii="宋体" w:eastAsia="宋体" w:hAnsi="宋体"/>
        </w:rPr>
        <w:t>100次所用的时间,求出脉搏跳动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</w:t>
      </w:r>
      <w:r>
        <w:rPr>
          <w:rFonts w:ascii="宋体" w:eastAsia="宋体" w:hAnsi="宋体" w:hint="eastAsia"/>
        </w:rPr>
        <w:t>所间隔的时间</w:t>
      </w:r>
      <w:r>
        <w:rPr>
          <w:rFonts w:ascii="宋体" w:eastAsia="宋体" w:hAnsi="宋体"/>
        </w:rPr>
        <w:t>,则其中合理的是( )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A.①②③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B.①②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C.①③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D.②③</w:t>
      </w:r>
    </w:p>
    <w:p w:rsidR="004D5355" w:rsidRDefault="004D5355">
      <w:pPr>
        <w:jc w:val="left"/>
        <w:rPr>
          <w:rFonts w:ascii="宋体" w:eastAsia="宋体" w:hAnsi="宋体"/>
        </w:rPr>
      </w:pPr>
    </w:p>
    <w:p w:rsidR="004D5355" w:rsidRDefault="002210E7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完成以下计算: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(1)陈莉芳老师是个健身达人，经常低碳出行步行回家.周五的下午,她又快乐的从学校步行回</w:t>
      </w:r>
      <w:r>
        <w:rPr>
          <w:rFonts w:ascii="宋体" w:eastAsia="宋体" w:hAnsi="宋体" w:hint="eastAsia"/>
        </w:rPr>
        <w:t>家，到家后，运动手环上显示这一段时间内她走了</w:t>
      </w:r>
      <w:r>
        <w:rPr>
          <w:rFonts w:ascii="宋体" w:eastAsia="宋体" w:hAnsi="宋体"/>
        </w:rPr>
        <w:t>5000步。若她走路时，平均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步长是50cm,求:陈</w:t>
      </w:r>
      <w:r>
        <w:rPr>
          <w:rFonts w:ascii="宋体" w:eastAsia="宋体" w:hAnsi="宋体" w:hint="eastAsia"/>
        </w:rPr>
        <w:t>老师家到学校的距离是多少千米</w:t>
      </w:r>
      <w:r>
        <w:rPr>
          <w:rFonts w:ascii="宋体" w:eastAsia="宋体" w:hAnsi="宋体"/>
        </w:rPr>
        <w:t>?</w:t>
      </w:r>
    </w:p>
    <w:p w:rsidR="004D5355" w:rsidRDefault="002210E7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(2)推着一个半径为20cm的轮子绕操场跑道一周，从起点到终点轮子共转过100圈，求操场跑道的</w:t>
      </w:r>
      <w:r>
        <w:rPr>
          <w:rFonts w:ascii="宋体" w:eastAsia="宋体" w:hAnsi="宋体" w:hint="eastAsia"/>
        </w:rPr>
        <w:t>长度是多少</w:t>
      </w:r>
      <w:r>
        <w:rPr>
          <w:rFonts w:ascii="宋体" w:eastAsia="宋体" w:hAnsi="宋体"/>
        </w:rPr>
        <w:t>?</w:t>
      </w:r>
    </w:p>
    <w:sectPr w:rsidR="004D535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9C" w:rsidRDefault="00796E9C" w:rsidP="00A35506">
      <w:pPr>
        <w:spacing w:after="0" w:line="240" w:lineRule="auto"/>
      </w:pPr>
      <w:r>
        <w:separator/>
      </w:r>
    </w:p>
  </w:endnote>
  <w:endnote w:type="continuationSeparator" w:id="0">
    <w:p w:rsidR="00796E9C" w:rsidRDefault="00796E9C" w:rsidP="00A3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9C" w:rsidRDefault="00796E9C" w:rsidP="00A35506">
      <w:pPr>
        <w:spacing w:after="0" w:line="240" w:lineRule="auto"/>
      </w:pPr>
      <w:r>
        <w:separator/>
      </w:r>
    </w:p>
  </w:footnote>
  <w:footnote w:type="continuationSeparator" w:id="0">
    <w:p w:rsidR="00796E9C" w:rsidRDefault="00796E9C" w:rsidP="00A35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D5FE5"/>
    <w:multiLevelType w:val="multilevel"/>
    <w:tmpl w:val="1DDD5FE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A623E"/>
    <w:multiLevelType w:val="multilevel"/>
    <w:tmpl w:val="2ABA62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B0"/>
    <w:rsid w:val="000435AC"/>
    <w:rsid w:val="00056112"/>
    <w:rsid w:val="000A3217"/>
    <w:rsid w:val="000B4A41"/>
    <w:rsid w:val="000D2EB3"/>
    <w:rsid w:val="000D676D"/>
    <w:rsid w:val="000F375D"/>
    <w:rsid w:val="00146921"/>
    <w:rsid w:val="002210E7"/>
    <w:rsid w:val="00223F09"/>
    <w:rsid w:val="002658F1"/>
    <w:rsid w:val="00292FBF"/>
    <w:rsid w:val="002B5411"/>
    <w:rsid w:val="002C1B8E"/>
    <w:rsid w:val="00357877"/>
    <w:rsid w:val="00362495"/>
    <w:rsid w:val="00374325"/>
    <w:rsid w:val="004462B0"/>
    <w:rsid w:val="00477790"/>
    <w:rsid w:val="00487AFF"/>
    <w:rsid w:val="00492E9E"/>
    <w:rsid w:val="004A0D7C"/>
    <w:rsid w:val="004D5355"/>
    <w:rsid w:val="00500D95"/>
    <w:rsid w:val="00521649"/>
    <w:rsid w:val="005479B0"/>
    <w:rsid w:val="00554679"/>
    <w:rsid w:val="00596374"/>
    <w:rsid w:val="005B76AA"/>
    <w:rsid w:val="005D796B"/>
    <w:rsid w:val="00662CE7"/>
    <w:rsid w:val="00684A6C"/>
    <w:rsid w:val="006B46C3"/>
    <w:rsid w:val="006D1F7F"/>
    <w:rsid w:val="0070566D"/>
    <w:rsid w:val="00742A2D"/>
    <w:rsid w:val="0074571D"/>
    <w:rsid w:val="007711BA"/>
    <w:rsid w:val="00780A9F"/>
    <w:rsid w:val="00796E9C"/>
    <w:rsid w:val="007E71E0"/>
    <w:rsid w:val="007F0FB2"/>
    <w:rsid w:val="00801952"/>
    <w:rsid w:val="00847873"/>
    <w:rsid w:val="00851438"/>
    <w:rsid w:val="0088097E"/>
    <w:rsid w:val="008A7534"/>
    <w:rsid w:val="008B6B60"/>
    <w:rsid w:val="008C6E13"/>
    <w:rsid w:val="009650F9"/>
    <w:rsid w:val="00966012"/>
    <w:rsid w:val="009E7681"/>
    <w:rsid w:val="00A35506"/>
    <w:rsid w:val="00A46819"/>
    <w:rsid w:val="00A4755D"/>
    <w:rsid w:val="00B033B5"/>
    <w:rsid w:val="00B31D48"/>
    <w:rsid w:val="00B644A0"/>
    <w:rsid w:val="00B77518"/>
    <w:rsid w:val="00B8287C"/>
    <w:rsid w:val="00BB446C"/>
    <w:rsid w:val="00C522B9"/>
    <w:rsid w:val="00C71294"/>
    <w:rsid w:val="00C72D3B"/>
    <w:rsid w:val="00CD38F6"/>
    <w:rsid w:val="00D3464C"/>
    <w:rsid w:val="00D83E0F"/>
    <w:rsid w:val="00DE6011"/>
    <w:rsid w:val="00E60166"/>
    <w:rsid w:val="00E7283E"/>
    <w:rsid w:val="00E83F06"/>
    <w:rsid w:val="00EA3BFE"/>
    <w:rsid w:val="00EB129D"/>
    <w:rsid w:val="00F07720"/>
    <w:rsid w:val="00F11F6B"/>
    <w:rsid w:val="00F3448A"/>
    <w:rsid w:val="00F632E0"/>
    <w:rsid w:val="00FA3DA8"/>
    <w:rsid w:val="304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1CF19-39DB-47C4-A2CD-0A504B92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839</TotalTime>
  <Pages>10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2020-07-31T16:49:00Z</cp:lastPrinted>
  <dcterms:created xsi:type="dcterms:W3CDTF">2020-07-24T11:56:00Z</dcterms:created>
  <dcterms:modified xsi:type="dcterms:W3CDTF">2021-09-01T12:23:00Z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